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A06E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A06E6" w:rsidRPr="00EA06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A06E6" w:rsidRPr="00EA06E6">
          <w:rPr>
            <w:rStyle w:val="aa"/>
          </w:rPr>
          <w:t>440052, г. Пенза, ул. Ново-Тамбовская, д.9;</w:t>
        </w:r>
        <w:r w:rsidR="00EA06E6" w:rsidRPr="00EA06E6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A06E6" w:rsidRPr="00EA06E6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A06E6" w:rsidRPr="00EA06E6">
          <w:rPr>
            <w:u w:val="single"/>
          </w:rPr>
          <w:t xml:space="preserve"> 11091/053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A06E6" w:rsidRPr="00EA06E6">
          <w:rPr>
            <w:rStyle w:val="aa"/>
          </w:rPr>
          <w:t xml:space="preserve"> Специалист по кадрам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A06E6" w:rsidRPr="00EA06E6">
          <w:rPr>
            <w:rStyle w:val="aa"/>
          </w:rPr>
          <w:t xml:space="preserve"> 26583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A06E6" w:rsidRPr="00EA06E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46698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6698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2840E4">
              <w:t>43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</w:t>
            </w:r>
            <w:r w:rsidR="002840E4">
              <w:rPr>
                <w:b/>
              </w:rPr>
              <w:t>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2840E4">
              <w:t>50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2840E4" w:rsidRPr="002840E4">
          <w:rPr>
            <w:bCs/>
          </w:rPr>
          <w:t>-</w:t>
        </w:r>
        <w:r w:rsidR="002840E4" w:rsidRPr="002840E4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2840E4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A06E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6698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66982" w:rsidRPr="00F912F0">
            <w:rPr>
              <w:rStyle w:val="ad"/>
              <w:sz w:val="20"/>
              <w:szCs w:val="20"/>
            </w:rPr>
            <w:fldChar w:fldCharType="separate"/>
          </w:r>
          <w:r w:rsidR="00EA06E6">
            <w:rPr>
              <w:rStyle w:val="ad"/>
              <w:noProof/>
              <w:sz w:val="20"/>
              <w:szCs w:val="20"/>
            </w:rPr>
            <w:t>1</w:t>
          </w:r>
          <w:r w:rsidR="0046698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A06E6" w:rsidRPr="00EA06E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53, 11091/053-1А (11091/05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58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9567C6A181D452EA5758201A661767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3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F29CFCA870543488FB80EDC31397BEA"/>
    <w:docVar w:name="rm_id" w:val="208"/>
    <w:docVar w:name="rm_name" w:val=" Специалист по кадрам "/>
    <w:docVar w:name="rm_number" w:val=" 11091/05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840E4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66982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0AED"/>
    <w:rsid w:val="00717C9F"/>
    <w:rsid w:val="00740351"/>
    <w:rsid w:val="00754D38"/>
    <w:rsid w:val="0076042D"/>
    <w:rsid w:val="007D1852"/>
    <w:rsid w:val="007D2CEA"/>
    <w:rsid w:val="007E25B0"/>
    <w:rsid w:val="007E77A1"/>
    <w:rsid w:val="008439E1"/>
    <w:rsid w:val="00883461"/>
    <w:rsid w:val="008E68DE"/>
    <w:rsid w:val="008F3FC4"/>
    <w:rsid w:val="0090588D"/>
    <w:rsid w:val="0092778A"/>
    <w:rsid w:val="00967790"/>
    <w:rsid w:val="0097649A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A06E6"/>
    <w:rsid w:val="00EB72AD"/>
    <w:rsid w:val="00EC37A1"/>
    <w:rsid w:val="00EF3DC4"/>
    <w:rsid w:val="00EF4D4C"/>
    <w:rsid w:val="00F31A88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